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512788" w14:textId="77777777" w:rsidR="006D5D40" w:rsidRPr="006D5D40" w:rsidRDefault="006D5D40" w:rsidP="006D5D40">
      <w:pPr>
        <w:spacing w:after="80" w:line="240" w:lineRule="auto"/>
        <w:contextualSpacing/>
        <w:jc w:val="center"/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</w:rPr>
      </w:pPr>
      <w:r w:rsidRPr="006D5D40">
        <w:rPr>
          <w:rFonts w:asciiTheme="majorHAnsi" w:eastAsiaTheme="majorEastAsia" w:hAnsiTheme="majorHAnsi" w:cstheme="majorBidi"/>
          <w:spacing w:val="-10"/>
          <w:kern w:val="28"/>
          <w:sz w:val="48"/>
          <w:szCs w:val="48"/>
        </w:rPr>
        <w:t>Teilnahmeantrag</w:t>
      </w:r>
    </w:p>
    <w:p w14:paraId="2E668EDC" w14:textId="77777777" w:rsidR="006D5D40" w:rsidRPr="006D5D40" w:rsidRDefault="006D5D40" w:rsidP="006D5D40">
      <w:pPr>
        <w:spacing w:after="0" w:line="288" w:lineRule="auto"/>
        <w:jc w:val="both"/>
        <w:rPr>
          <w:rFonts w:cs="Arial"/>
          <w:sz w:val="22"/>
          <w:szCs w:val="22"/>
        </w:rPr>
      </w:pPr>
      <w:r w:rsidRPr="006D5D40">
        <w:rPr>
          <w:rFonts w:cs="Arial"/>
          <w:sz w:val="22"/>
          <w:szCs w:val="22"/>
        </w:rPr>
        <w:t>Hiermit reichen wir: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D5D40" w:rsidRPr="006D5D40" w14:paraId="5ACF67F3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2F834A8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Rechtsform, Anschrift</w:t>
            </w:r>
          </w:p>
        </w:tc>
      </w:tr>
      <w:tr w:rsidR="006D5D40" w:rsidRPr="006D5D40" w14:paraId="52335FFD" w14:textId="77777777" w:rsidTr="00453866">
        <w:tc>
          <w:tcPr>
            <w:tcW w:w="9493" w:type="dxa"/>
          </w:tcPr>
          <w:p w14:paraId="61D3AA9E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0456B5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EA8DE0C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17F64B0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Registergericht, Registernummer</w:t>
            </w:r>
          </w:p>
        </w:tc>
      </w:tr>
      <w:tr w:rsidR="006D5D40" w:rsidRPr="006D5D40" w14:paraId="78AB457A" w14:textId="77777777" w:rsidTr="00453866">
        <w:tc>
          <w:tcPr>
            <w:tcW w:w="9493" w:type="dxa"/>
          </w:tcPr>
          <w:p w14:paraId="0F5B6D6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418078E8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45BAB9E0" w14:textId="77777777" w:rsidTr="00453866">
        <w:tc>
          <w:tcPr>
            <w:tcW w:w="9493" w:type="dxa"/>
            <w:shd w:val="clear" w:color="auto" w:fill="D9D9D9" w:themeFill="background1" w:themeFillShade="D9"/>
          </w:tcPr>
          <w:p w14:paraId="5D955A6C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Ansprechpartner für das Vergabeverfahren (Name, Position, Telefon / E-Mail)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optional –</w:t>
            </w:r>
            <w:r w:rsidRPr="006D5D40"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6D5D40" w:rsidRPr="006D5D40" w14:paraId="74DDB7B9" w14:textId="77777777" w:rsidTr="00453866">
        <w:tc>
          <w:tcPr>
            <w:tcW w:w="9493" w:type="dxa"/>
          </w:tcPr>
          <w:p w14:paraId="27799BA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F54D78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78DE384D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sz w:val="22"/>
          <w:szCs w:val="22"/>
        </w:rPr>
      </w:pPr>
      <w:r w:rsidRPr="006D5D40">
        <w:rPr>
          <w:rFonts w:cs="Arial"/>
          <w:sz w:val="22"/>
          <w:szCs w:val="22"/>
        </w:rPr>
        <w:t>einen Teilnahmeantrag ein als (</w:t>
      </w:r>
      <w:r w:rsidRPr="006D5D40">
        <w:rPr>
          <w:rFonts w:cs="Arial"/>
          <w:i/>
          <w:iCs/>
          <w:sz w:val="22"/>
          <w:szCs w:val="22"/>
        </w:rPr>
        <w:t>Zutreffendes bitte ankreuzen</w:t>
      </w:r>
      <w:r w:rsidRPr="006D5D40">
        <w:rPr>
          <w:rFonts w:cs="Arial"/>
          <w:sz w:val="22"/>
          <w:szCs w:val="22"/>
        </w:rPr>
        <w:t>):</w:t>
      </w:r>
    </w:p>
    <w:p w14:paraId="0022EB2C" w14:textId="77777777" w:rsidR="006D5D40" w:rsidRPr="006D5D40" w:rsidRDefault="00000000" w:rsidP="006D5D40">
      <w:pPr>
        <w:contextualSpacing/>
        <w:jc w:val="both"/>
        <w:rPr>
          <w:rFonts w:cs="Arial"/>
          <w:bCs/>
          <w:i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061215144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</w:r>
      <w:r w:rsidR="006D5D40" w:rsidRPr="006D5D40">
        <w:rPr>
          <w:rFonts w:cs="Arial"/>
          <w:b/>
          <w:bCs/>
          <w:sz w:val="22"/>
          <w:szCs w:val="22"/>
        </w:rPr>
        <w:t>Einzelbewerber</w:t>
      </w:r>
    </w:p>
    <w:p w14:paraId="56A49A93" w14:textId="77777777" w:rsidR="006D5D40" w:rsidRPr="006D5D40" w:rsidRDefault="00000000" w:rsidP="006D5D40">
      <w:pPr>
        <w:spacing w:line="288" w:lineRule="auto"/>
        <w:ind w:left="700" w:hanging="700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95158708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 xml:space="preserve">vertretungsberechtigtes Mitglied folgender </w:t>
      </w:r>
      <w:r w:rsidR="006D5D40" w:rsidRPr="006D5D40">
        <w:rPr>
          <w:rFonts w:cs="Arial"/>
          <w:b/>
          <w:bCs/>
          <w:sz w:val="22"/>
          <w:szCs w:val="22"/>
        </w:rPr>
        <w:t xml:space="preserve">Bewerbergemeinschaft </w:t>
      </w:r>
      <w:r w:rsidR="006D5D40" w:rsidRPr="006D5D40">
        <w:rPr>
          <w:rFonts w:cs="Arial"/>
          <w:sz w:val="22"/>
          <w:szCs w:val="22"/>
        </w:rPr>
        <w:t>(</w:t>
      </w:r>
      <w:r w:rsidR="006D5D40" w:rsidRPr="006D5D40">
        <w:rPr>
          <w:rFonts w:cs="Arial"/>
          <w:i/>
          <w:iCs/>
          <w:sz w:val="22"/>
          <w:szCs w:val="22"/>
        </w:rPr>
        <w:t>Formblatt 02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2694"/>
      </w:tblGrid>
      <w:tr w:rsidR="006D5D40" w:rsidRPr="006D5D40" w14:paraId="18B1DF17" w14:textId="77777777" w:rsidTr="00453866">
        <w:tc>
          <w:tcPr>
            <w:tcW w:w="9493" w:type="dxa"/>
            <w:gridSpan w:val="3"/>
            <w:shd w:val="clear" w:color="auto" w:fill="D9D9D9" w:themeFill="background1" w:themeFillShade="D9"/>
          </w:tcPr>
          <w:p w14:paraId="03CADDF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Bezeichnung der Bewerber-/Bietergemeinschaft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optional –</w:t>
            </w:r>
          </w:p>
        </w:tc>
      </w:tr>
      <w:tr w:rsidR="006D5D40" w:rsidRPr="006D5D40" w14:paraId="57BD2B16" w14:textId="77777777" w:rsidTr="00453866">
        <w:tc>
          <w:tcPr>
            <w:tcW w:w="9493" w:type="dxa"/>
            <w:gridSpan w:val="3"/>
          </w:tcPr>
          <w:p w14:paraId="7AC83C16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EB603D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6F72463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0F2AD3D2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790CD72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Ort</w:t>
            </w:r>
            <w:r w:rsidRPr="006D5D40">
              <w:rPr>
                <w:rFonts w:cs="Arial"/>
                <w:i/>
                <w:iCs/>
                <w:sz w:val="22"/>
                <w:szCs w:val="22"/>
              </w:rPr>
              <w:t xml:space="preserve"> – Kurzbezeichnung genügt –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7CA8133E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1EABE83A" w14:textId="77777777" w:rsidTr="00453866">
        <w:tc>
          <w:tcPr>
            <w:tcW w:w="562" w:type="dxa"/>
            <w:vAlign w:val="center"/>
          </w:tcPr>
          <w:p w14:paraId="623BD556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2C74293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F5F2A07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0DC4E13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7C377393" w14:textId="77777777" w:rsidTr="00453866">
        <w:tc>
          <w:tcPr>
            <w:tcW w:w="562" w:type="dxa"/>
            <w:vAlign w:val="center"/>
          </w:tcPr>
          <w:p w14:paraId="43F8AAD3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35BE3702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D511B7F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B98B3D4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3E13907E" w14:textId="77777777" w:rsidTr="00453866">
        <w:tc>
          <w:tcPr>
            <w:tcW w:w="562" w:type="dxa"/>
            <w:vAlign w:val="center"/>
          </w:tcPr>
          <w:p w14:paraId="7659CB01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6DCDE843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F5438C5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2D129CBC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0F9B1475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4B6C8872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t>Unterauftragnehmer</w:t>
      </w:r>
    </w:p>
    <w:p w14:paraId="1DBB633E" w14:textId="77777777" w:rsidR="006D5D40" w:rsidRPr="006D5D40" w:rsidRDefault="00000000" w:rsidP="006D5D40">
      <w:pPr>
        <w:spacing w:after="0"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1476212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erbringen sämtliche Leistungen selbst.</w:t>
      </w:r>
    </w:p>
    <w:p w14:paraId="38DB1598" w14:textId="77777777" w:rsidR="006D5D40" w:rsidRPr="006D5D40" w:rsidRDefault="00000000" w:rsidP="006D5D40">
      <w:pPr>
        <w:spacing w:line="288" w:lineRule="auto"/>
        <w:ind w:left="708" w:hanging="708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40253000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beabsichtigen Auftragsteile wie folgt an Unterauftragnehmer zu vergeben</w:t>
      </w:r>
      <w:r w:rsidR="006D5D40" w:rsidRPr="006D5D40">
        <w:rPr>
          <w:rFonts w:cs="Arial"/>
          <w:sz w:val="22"/>
          <w:szCs w:val="22"/>
        </w:rPr>
        <w:br/>
        <w:t>(</w:t>
      </w:r>
      <w:r w:rsidR="006D5D40" w:rsidRPr="006D5D40">
        <w:rPr>
          <w:rFonts w:cs="Arial"/>
          <w:i/>
          <w:iCs/>
          <w:sz w:val="22"/>
          <w:szCs w:val="22"/>
        </w:rPr>
        <w:t>Formblatt 07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562"/>
        <w:gridCol w:w="6237"/>
        <w:gridCol w:w="2694"/>
      </w:tblGrid>
      <w:tr w:rsidR="006D5D40" w:rsidRPr="006D5D40" w14:paraId="06F74937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47D83A6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4D45D85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Anschrift, Registergericht, Registernummer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0B884CCF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27FC687B" w14:textId="77777777" w:rsidTr="00453866">
        <w:tc>
          <w:tcPr>
            <w:tcW w:w="562" w:type="dxa"/>
            <w:vAlign w:val="center"/>
          </w:tcPr>
          <w:p w14:paraId="57C0764E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0D877870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21241BF5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0151537C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3BC091EA" w14:textId="77777777" w:rsidTr="00453866">
        <w:tc>
          <w:tcPr>
            <w:tcW w:w="562" w:type="dxa"/>
            <w:vAlign w:val="center"/>
          </w:tcPr>
          <w:p w14:paraId="19410583" w14:textId="77777777" w:rsidR="006D5D40" w:rsidRPr="006D5D40" w:rsidRDefault="006D5D40" w:rsidP="006D5D40">
            <w:pPr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6E7D34DD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5461E24E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A33AEAA" w14:textId="77777777" w:rsidR="006D5D40" w:rsidRPr="006D5D40" w:rsidRDefault="006D5D40" w:rsidP="006D5D40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56FCB643" w14:textId="77777777" w:rsidTr="00453866">
        <w:tc>
          <w:tcPr>
            <w:tcW w:w="562" w:type="dxa"/>
            <w:vAlign w:val="center"/>
          </w:tcPr>
          <w:p w14:paraId="65AA95E6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5C4574D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6FA13A18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73E9592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7E91955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047DA86D" w14:textId="77777777" w:rsidR="006D5D40" w:rsidRPr="006D5D40" w:rsidRDefault="006D5D40" w:rsidP="006D5D40">
      <w:pPr>
        <w:keepNext/>
        <w:spacing w:before="160"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lastRenderedPageBreak/>
        <w:t>Eignungsleihe</w:t>
      </w:r>
    </w:p>
    <w:p w14:paraId="63B30934" w14:textId="77777777" w:rsidR="006D5D40" w:rsidRPr="006D5D40" w:rsidRDefault="00000000" w:rsidP="006D5D40">
      <w:pPr>
        <w:keepNext/>
        <w:spacing w:after="0"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406756609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erfüllen sämtliche Eignungsanforderungen als Bewerber /-gemeinschaft selbst.</w:t>
      </w:r>
    </w:p>
    <w:p w14:paraId="66750527" w14:textId="77777777" w:rsidR="006D5D40" w:rsidRPr="006D5D40" w:rsidRDefault="00000000" w:rsidP="006D5D40">
      <w:pPr>
        <w:keepNext/>
        <w:spacing w:line="288" w:lineRule="auto"/>
        <w:ind w:left="709" w:hanging="709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5022551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beabsichtigen zum Nachweis unserer wirtschaftlichen und finanziellen oder technischen und beruflichen Leistungsfähigkeit die Kapazitäten folgender Unternehmen in Anspruch zu nehmen (</w:t>
      </w:r>
      <w:r w:rsidR="006D5D40" w:rsidRPr="006D5D40">
        <w:rPr>
          <w:rFonts w:cs="Arial"/>
          <w:i/>
          <w:iCs/>
          <w:sz w:val="22"/>
          <w:szCs w:val="22"/>
        </w:rPr>
        <w:t>Formblatt 05 beifügen</w:t>
      </w:r>
      <w:r w:rsidR="006D5D40" w:rsidRPr="006D5D40">
        <w:rPr>
          <w:rFonts w:cs="Arial"/>
          <w:sz w:val="22"/>
          <w:szCs w:val="22"/>
        </w:rPr>
        <w:t>):</w:t>
      </w: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62"/>
        <w:gridCol w:w="6237"/>
        <w:gridCol w:w="2977"/>
      </w:tblGrid>
      <w:tr w:rsidR="006D5D40" w:rsidRPr="006D5D40" w14:paraId="66A5466B" w14:textId="77777777" w:rsidTr="00453866">
        <w:tc>
          <w:tcPr>
            <w:tcW w:w="562" w:type="dxa"/>
            <w:shd w:val="clear" w:color="auto" w:fill="D9D9D9" w:themeFill="background1" w:themeFillShade="D9"/>
          </w:tcPr>
          <w:p w14:paraId="32538D46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Nr.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14:paraId="4A5F83AE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Firma, Anschrift, Registergericht, Registernummer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D4B8E77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Leistungsteil</w:t>
            </w:r>
          </w:p>
        </w:tc>
      </w:tr>
      <w:tr w:rsidR="006D5D40" w:rsidRPr="006D5D40" w14:paraId="4CC93CE0" w14:textId="77777777" w:rsidTr="00453866">
        <w:tc>
          <w:tcPr>
            <w:tcW w:w="562" w:type="dxa"/>
            <w:vAlign w:val="center"/>
          </w:tcPr>
          <w:p w14:paraId="6D8B52E1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14F7840B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769148AC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E9DF4E8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4458A441" w14:textId="77777777" w:rsidTr="00453866">
        <w:tc>
          <w:tcPr>
            <w:tcW w:w="562" w:type="dxa"/>
            <w:vAlign w:val="center"/>
          </w:tcPr>
          <w:p w14:paraId="5F3139FC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7E8A65D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E72D004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5A2DF2D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6D5D40" w:rsidRPr="006D5D40" w14:paraId="18508020" w14:textId="77777777" w:rsidTr="00453866">
        <w:tc>
          <w:tcPr>
            <w:tcW w:w="562" w:type="dxa"/>
            <w:vAlign w:val="center"/>
          </w:tcPr>
          <w:p w14:paraId="17A22277" w14:textId="77777777" w:rsidR="006D5D40" w:rsidRPr="006D5D40" w:rsidRDefault="006D5D40" w:rsidP="006D5D40">
            <w:pPr>
              <w:keepNext/>
              <w:spacing w:line="288" w:lineRule="auto"/>
              <w:jc w:val="center"/>
              <w:rPr>
                <w:rFonts w:cs="Arial"/>
                <w:sz w:val="22"/>
                <w:szCs w:val="22"/>
              </w:rPr>
            </w:pPr>
            <w:r w:rsidRPr="006D5D40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4210E255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1CC7AC13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3211C89" w14:textId="77777777" w:rsidR="006D5D40" w:rsidRPr="006D5D40" w:rsidRDefault="006D5D40" w:rsidP="006D5D40">
            <w:pPr>
              <w:keepNext/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6350029F" w14:textId="77777777" w:rsidR="006D5D40" w:rsidRPr="006D5D40" w:rsidRDefault="006D5D40" w:rsidP="006D5D40">
      <w:pPr>
        <w:spacing w:after="240" w:line="288" w:lineRule="auto"/>
        <w:jc w:val="center"/>
        <w:rPr>
          <w:rFonts w:cs="Arial"/>
          <w:i/>
          <w:iCs/>
          <w:sz w:val="18"/>
          <w:szCs w:val="18"/>
        </w:rPr>
      </w:pPr>
      <w:r w:rsidRPr="006D5D40">
        <w:rPr>
          <w:rFonts w:cs="Arial"/>
          <w:i/>
          <w:iCs/>
          <w:sz w:val="18"/>
          <w:szCs w:val="18"/>
        </w:rPr>
        <w:t>(Tabelle bei Bedarf erweitern)</w:t>
      </w:r>
    </w:p>
    <w:p w14:paraId="0F81740B" w14:textId="77777777" w:rsidR="006D5D40" w:rsidRPr="006D5D40" w:rsidRDefault="006D5D40" w:rsidP="006D5D40">
      <w:pPr>
        <w:spacing w:before="160" w:after="0" w:line="288" w:lineRule="auto"/>
        <w:jc w:val="both"/>
        <w:rPr>
          <w:rFonts w:cs="Arial"/>
          <w:sz w:val="22"/>
          <w:szCs w:val="22"/>
        </w:rPr>
      </w:pPr>
    </w:p>
    <w:p w14:paraId="744D7B25" w14:textId="77777777" w:rsidR="006D5D40" w:rsidRPr="006D5D40" w:rsidRDefault="006D5D40" w:rsidP="006D5D40">
      <w:pPr>
        <w:spacing w:after="0" w:line="288" w:lineRule="auto"/>
        <w:jc w:val="both"/>
        <w:rPr>
          <w:rFonts w:cs="Arial"/>
          <w:b/>
          <w:bCs/>
          <w:sz w:val="22"/>
          <w:szCs w:val="22"/>
        </w:rPr>
      </w:pPr>
      <w:r w:rsidRPr="006D5D40">
        <w:rPr>
          <w:rFonts w:cs="Arial"/>
          <w:b/>
          <w:bCs/>
          <w:sz w:val="22"/>
          <w:szCs w:val="22"/>
        </w:rPr>
        <w:t>Zu unserem Teilnahmeantrag erklären wir (</w:t>
      </w:r>
      <w:r w:rsidRPr="006D5D40">
        <w:rPr>
          <w:rFonts w:cs="Arial"/>
          <w:b/>
          <w:bCs/>
          <w:i/>
          <w:iCs/>
          <w:sz w:val="22"/>
          <w:szCs w:val="22"/>
        </w:rPr>
        <w:t>*Pflichtangaben</w:t>
      </w:r>
      <w:r w:rsidRPr="006D5D40">
        <w:rPr>
          <w:rFonts w:cs="Arial"/>
          <w:b/>
          <w:bCs/>
          <w:sz w:val="22"/>
          <w:szCs w:val="22"/>
        </w:rPr>
        <w:t xml:space="preserve">): </w:t>
      </w:r>
    </w:p>
    <w:p w14:paraId="5B7A40A3" w14:textId="77777777" w:rsidR="006D5D40" w:rsidRPr="006D5D40" w:rsidRDefault="00000000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83230861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 xml:space="preserve">Wir haben die Vergabeunterlagen zur Kenntnis genommen und stimmen diesen </w:t>
      </w:r>
      <w:proofErr w:type="gramStart"/>
      <w:r w:rsidR="006D5D40" w:rsidRPr="006D5D40">
        <w:rPr>
          <w:rFonts w:cs="Arial"/>
          <w:sz w:val="22"/>
          <w:szCs w:val="22"/>
        </w:rPr>
        <w:t>zu.*</w:t>
      </w:r>
      <w:proofErr w:type="gramEnd"/>
    </w:p>
    <w:p w14:paraId="7C0E9357" w14:textId="77777777" w:rsidR="006D5D40" w:rsidRPr="006D5D40" w:rsidRDefault="00000000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408116362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 xml:space="preserve">Wir haben die einzureichenden Formblätter ausgefüllt, aber im Übrigen nicht </w:t>
      </w:r>
      <w:proofErr w:type="gramStart"/>
      <w:r w:rsidR="006D5D40" w:rsidRPr="006D5D40">
        <w:rPr>
          <w:rFonts w:cs="Arial"/>
          <w:sz w:val="22"/>
          <w:szCs w:val="22"/>
        </w:rPr>
        <w:t>verändert.*</w:t>
      </w:r>
      <w:proofErr w:type="gramEnd"/>
    </w:p>
    <w:p w14:paraId="5637608C" w14:textId="77777777" w:rsidR="006D5D40" w:rsidRPr="006D5D40" w:rsidRDefault="00000000" w:rsidP="006D5D40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3554639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D5D40" w:rsidRPr="006D5D40">
            <w:rPr>
              <w:rFonts w:cs="Arial"/>
              <w:sz w:val="22"/>
              <w:szCs w:val="22"/>
            </w:rPr>
            <w:t>☐</w:t>
          </w:r>
        </w:sdtContent>
      </w:sdt>
      <w:r w:rsidR="006D5D40" w:rsidRPr="006D5D40">
        <w:rPr>
          <w:rFonts w:cs="Arial"/>
          <w:sz w:val="22"/>
          <w:szCs w:val="22"/>
        </w:rPr>
        <w:tab/>
        <w:t>Wir bewerben uns regelmäßig um öffentliche Aufträge in vergleichbarer Größenordnung und sind deshalb mit den Anforderungen eines Vergabeverfahrens vertraut.</w:t>
      </w:r>
    </w:p>
    <w:p w14:paraId="257FC2F0" w14:textId="77777777" w:rsidR="006D5D40" w:rsidRPr="006D5D40" w:rsidRDefault="006D5D40" w:rsidP="006D5D40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p w14:paraId="31663021" w14:textId="77777777" w:rsidR="006D5D40" w:rsidRPr="006D5D40" w:rsidRDefault="006D5D40" w:rsidP="006D5D40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sdt>
      <w:sdtPr>
        <w:rPr>
          <w:rFonts w:cs="Arial"/>
          <w:sz w:val="22"/>
          <w:szCs w:val="22"/>
        </w:rPr>
        <w:id w:val="-769938245"/>
        <w:placeholder>
          <w:docPart w:val="1DF849FF26B61E49B62CFE82C20EBD9E"/>
        </w:placeholder>
        <w:showingPlcHdr/>
        <w15:color w:val="3366FF"/>
        <w:date>
          <w:dateFormat w:val="dd.MM.yyyy"/>
          <w:lid w:val="de-DE"/>
          <w:storeMappedDataAs w:val="dateTime"/>
          <w:calendar w:val="gregorian"/>
        </w:date>
      </w:sdtPr>
      <w:sdtContent>
        <w:p w14:paraId="38512BA5" w14:textId="77777777" w:rsidR="006D5D40" w:rsidRPr="006D5D40" w:rsidRDefault="006D5D40" w:rsidP="006D5D40">
          <w:pPr>
            <w:tabs>
              <w:tab w:val="left" w:pos="1236"/>
            </w:tabs>
            <w:spacing w:line="288" w:lineRule="auto"/>
            <w:jc w:val="both"/>
            <w:rPr>
              <w:rFonts w:cs="Arial"/>
              <w:sz w:val="22"/>
              <w:szCs w:val="22"/>
            </w:rPr>
          </w:pPr>
          <w:r w:rsidRPr="006D5D40">
            <w:rPr>
              <w:color w:val="808080"/>
              <w:sz w:val="22"/>
              <w:szCs w:val="22"/>
            </w:rPr>
            <w:t>Klicken</w:t>
          </w:r>
          <w:r w:rsidRPr="006D5D40">
            <w:rPr>
              <w:color w:val="808080"/>
            </w:rPr>
            <w:t xml:space="preserve"> oder </w:t>
          </w:r>
          <w:r w:rsidRPr="006D5D40">
            <w:rPr>
              <w:color w:val="808080"/>
              <w:sz w:val="22"/>
              <w:szCs w:val="22"/>
            </w:rPr>
            <w:t>tippen</w:t>
          </w:r>
          <w:r w:rsidRPr="006D5D40">
            <w:rPr>
              <w:color w:val="808080"/>
            </w:rPr>
            <w:t xml:space="preserve"> Sie, um ein Datum einzugeben.</w:t>
          </w:r>
        </w:p>
      </w:sdtContent>
    </w:sdt>
    <w:p w14:paraId="1D0421A0" w14:textId="77777777" w:rsidR="006D5D40" w:rsidRPr="006D5D40" w:rsidRDefault="006D5D40" w:rsidP="006D5D40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 w:rsidRPr="006D5D40">
        <w:rPr>
          <w:rFonts w:eastAsia="Cambria Math" w:cs="Arial"/>
          <w:sz w:val="16"/>
          <w:szCs w:val="16"/>
        </w:rPr>
        <w:t>Datum</w:t>
      </w:r>
    </w:p>
    <w:p w14:paraId="428AB1F2" w14:textId="77777777" w:rsidR="006D5D40" w:rsidRPr="006D5D40" w:rsidRDefault="006D5D40" w:rsidP="006D5D40">
      <w:pPr>
        <w:tabs>
          <w:tab w:val="left" w:pos="1236"/>
        </w:tabs>
        <w:spacing w:line="288" w:lineRule="auto"/>
        <w:rPr>
          <w:rFonts w:eastAsia="Cambria Math" w:cs="Arial"/>
          <w:sz w:val="22"/>
          <w:szCs w:val="22"/>
        </w:rPr>
      </w:pPr>
    </w:p>
    <w:sdt>
      <w:sdtPr>
        <w:rPr>
          <w:rFonts w:eastAsia="Cambria Math" w:cs="Arial"/>
          <w:sz w:val="22"/>
          <w:szCs w:val="22"/>
        </w:rPr>
        <w:id w:val="-1714569992"/>
        <w:placeholder>
          <w:docPart w:val="F6703FEB0DB5574685376D6699EA81F8"/>
        </w:placeholder>
        <w:showingPlcHdr/>
        <w15:color w:val="3366FF"/>
        <w:text/>
      </w:sdtPr>
      <w:sdtContent>
        <w:p w14:paraId="5DD95AF1" w14:textId="77777777" w:rsidR="006D5D40" w:rsidRPr="006D5D40" w:rsidRDefault="006D5D40" w:rsidP="006D5D40">
          <w:pPr>
            <w:tabs>
              <w:tab w:val="left" w:pos="1236"/>
            </w:tabs>
            <w:spacing w:line="288" w:lineRule="auto"/>
            <w:rPr>
              <w:rFonts w:eastAsia="Cambria Math" w:cs="Arial"/>
              <w:sz w:val="22"/>
              <w:szCs w:val="22"/>
            </w:rPr>
          </w:pPr>
          <w:r w:rsidRPr="006D5D40">
            <w:rPr>
              <w:color w:val="808080"/>
              <w:sz w:val="22"/>
              <w:szCs w:val="22"/>
            </w:rPr>
            <w:t>Klicken oder tippen Sie hier, um Text einzugeben.</w:t>
          </w:r>
        </w:p>
      </w:sdtContent>
    </w:sdt>
    <w:p w14:paraId="7682BB12" w14:textId="77777777" w:rsidR="006D5D40" w:rsidRPr="006D5D40" w:rsidRDefault="006D5D40" w:rsidP="006D5D40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 w:rsidRPr="006D5D40">
        <w:rPr>
          <w:rFonts w:eastAsia="Cambria Math" w:cs="Arial"/>
          <w:sz w:val="16"/>
          <w:szCs w:val="16"/>
        </w:rPr>
        <w:t>Name der unterzeichnenden Person für den Bewerber / das zur Vertretung bevollmächtigte Mitglied der Bewerber-/Bietergemeinschaft</w:t>
      </w:r>
    </w:p>
    <w:p w14:paraId="0FE67B63" w14:textId="12A8D71D" w:rsidR="00FA3B3F" w:rsidRPr="006D5D40" w:rsidRDefault="00FA3B3F" w:rsidP="006D5D40"/>
    <w:sectPr w:rsidR="00FA3B3F" w:rsidRPr="006D5D40" w:rsidSect="006D5D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E945098" w14:textId="77777777" w:rsidR="004766DC" w:rsidRDefault="004766DC" w:rsidP="009C479F">
      <w:pPr>
        <w:spacing w:after="0" w:line="240" w:lineRule="auto"/>
      </w:pPr>
      <w:r>
        <w:separator/>
      </w:r>
    </w:p>
  </w:endnote>
  <w:endnote w:type="continuationSeparator" w:id="0">
    <w:p w14:paraId="12D97915" w14:textId="77777777" w:rsidR="004766DC" w:rsidRDefault="004766DC" w:rsidP="009C4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DD97699" w14:textId="77777777" w:rsidR="008B7E79" w:rsidRDefault="008B7E7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DD96D3" w14:textId="77777777" w:rsidR="008B7E79" w:rsidRDefault="008B7E7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12457C" w14:textId="77777777" w:rsidR="009C479F" w:rsidRDefault="009C479F" w:rsidP="00BB1808">
    <w:pPr>
      <w:pStyle w:val="Fuzeile"/>
      <w:rPr>
        <w:rFonts w:ascii="Garamond" w:hAnsi="Garamond"/>
        <w:sz w:val="18"/>
        <w:szCs w:val="18"/>
      </w:rPr>
    </w:pPr>
  </w:p>
  <w:tbl>
    <w:tblPr>
      <w:tblStyle w:val="Tabellenraster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FA2191" w:rsidRPr="00FA2191" w14:paraId="1D2DE05B" w14:textId="77777777" w:rsidTr="00B4735A">
      <w:tc>
        <w:tcPr>
          <w:tcW w:w="3020" w:type="dxa"/>
        </w:tcPr>
        <w:p w14:paraId="4A006AE8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Sparkasse am Niederrhein</w:t>
          </w:r>
        </w:p>
        <w:p w14:paraId="0D121D5A" w14:textId="77777777" w:rsidR="004A7E1E" w:rsidRPr="00C35F52" w:rsidRDefault="004A7E1E" w:rsidP="004A7E1E">
          <w:pPr>
            <w:autoSpaceDE w:val="0"/>
            <w:autoSpaceDN w:val="0"/>
            <w:adjustRightInd w:val="0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BIC WELADED1MOR</w:t>
          </w:r>
        </w:p>
        <w:p w14:paraId="0AFCBBB9" w14:textId="77777777" w:rsidR="004A7E1E" w:rsidRPr="00C35F52" w:rsidRDefault="004A7E1E" w:rsidP="004A7E1E">
          <w:pPr>
            <w:pStyle w:val="Fuzeile"/>
            <w:rPr>
              <w:rFonts w:ascii="Garamond" w:hAnsi="Garamond" w:cs="Avenir Next"/>
              <w:color w:val="1A1D55"/>
              <w:kern w:val="0"/>
              <w:sz w:val="18"/>
              <w:szCs w:val="18"/>
            </w:rPr>
          </w:pPr>
          <w:r w:rsidRPr="00C35F52">
            <w:rPr>
              <w:rFonts w:ascii="Garamond" w:hAnsi="Garamond" w:cs="Avenir Next"/>
              <w:color w:val="1A1D55"/>
              <w:kern w:val="0"/>
              <w:sz w:val="18"/>
              <w:szCs w:val="18"/>
            </w:rPr>
            <w:t>IBAN DE31 3545 0000 1101 1697 02</w:t>
          </w:r>
        </w:p>
      </w:tc>
      <w:tc>
        <w:tcPr>
          <w:tcW w:w="3021" w:type="dxa"/>
        </w:tcPr>
        <w:p w14:paraId="1CBA5A43" w14:textId="77777777" w:rsidR="004A7E1E" w:rsidRPr="00C35F52" w:rsidRDefault="004A7E1E" w:rsidP="00B44B3F">
          <w:pPr>
            <w:pStyle w:val="Fuzeile"/>
            <w:jc w:val="center"/>
            <w:rPr>
              <w:rFonts w:ascii="Garamond" w:hAnsi="Garamond"/>
              <w:color w:val="1A1D55"/>
              <w:sz w:val="18"/>
              <w:szCs w:val="18"/>
            </w:rPr>
          </w:pPr>
        </w:p>
      </w:tc>
      <w:tc>
        <w:tcPr>
          <w:tcW w:w="3021" w:type="dxa"/>
        </w:tcPr>
        <w:p w14:paraId="34257CB4" w14:textId="77777777" w:rsidR="004A7E1E" w:rsidRPr="00FA2191" w:rsidRDefault="00B44B3F" w:rsidP="00B44B3F">
          <w:pPr>
            <w:pStyle w:val="Fuzeile"/>
            <w:jc w:val="right"/>
            <w:rPr>
              <w:rFonts w:ascii="Garamond" w:hAnsi="Garamond"/>
              <w:sz w:val="18"/>
              <w:szCs w:val="18"/>
            </w:rPr>
          </w:pPr>
          <w:r w:rsidRPr="00FA2191">
            <w:rPr>
              <w:rFonts w:ascii="Garamond" w:hAnsi="Garamond"/>
              <w:sz w:val="18"/>
              <w:szCs w:val="18"/>
            </w:rPr>
            <w:t xml:space="preserve">Seite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PAGE  \* Arabic 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  <w:r w:rsidRPr="00FA2191">
            <w:rPr>
              <w:rFonts w:ascii="Garamond" w:hAnsi="Garamond"/>
              <w:sz w:val="18"/>
              <w:szCs w:val="18"/>
            </w:rPr>
            <w:t xml:space="preserve"> von </w:t>
          </w:r>
          <w:r w:rsidRPr="00FA2191">
            <w:rPr>
              <w:rFonts w:ascii="Garamond" w:hAnsi="Garamond"/>
              <w:sz w:val="18"/>
              <w:szCs w:val="18"/>
            </w:rPr>
            <w:fldChar w:fldCharType="begin"/>
          </w:r>
          <w:r w:rsidRPr="00FA2191">
            <w:rPr>
              <w:rFonts w:ascii="Garamond" w:hAnsi="Garamond"/>
              <w:sz w:val="18"/>
              <w:szCs w:val="18"/>
            </w:rPr>
            <w:instrText>NUMPAGES \* Arabisch \* MERGEFORMAT</w:instrText>
          </w:r>
          <w:r w:rsidRPr="00FA2191">
            <w:rPr>
              <w:rFonts w:ascii="Garamond" w:hAnsi="Garamond"/>
              <w:sz w:val="18"/>
              <w:szCs w:val="18"/>
            </w:rPr>
            <w:fldChar w:fldCharType="separate"/>
          </w:r>
          <w:r w:rsidRPr="00FA2191">
            <w:rPr>
              <w:rFonts w:ascii="Garamond" w:hAnsi="Garamond"/>
              <w:sz w:val="18"/>
              <w:szCs w:val="18"/>
            </w:rPr>
            <w:t>2</w:t>
          </w:r>
          <w:r w:rsidRPr="00FA2191">
            <w:rPr>
              <w:rFonts w:ascii="Garamond" w:hAnsi="Garamond"/>
              <w:sz w:val="18"/>
              <w:szCs w:val="18"/>
            </w:rPr>
            <w:fldChar w:fldCharType="end"/>
          </w:r>
        </w:p>
      </w:tc>
    </w:tr>
  </w:tbl>
  <w:p w14:paraId="0404CA2B" w14:textId="77777777" w:rsidR="004A7E1E" w:rsidRPr="00BE379A" w:rsidRDefault="004A7E1E" w:rsidP="00BB1808">
    <w:pPr>
      <w:pStyle w:val="Fuzeile"/>
      <w:rPr>
        <w:rFonts w:ascii="Garamond" w:hAnsi="Garamon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5FA455A" w14:textId="77777777" w:rsidR="004766DC" w:rsidRDefault="004766DC" w:rsidP="009C479F">
      <w:pPr>
        <w:spacing w:after="0" w:line="240" w:lineRule="auto"/>
      </w:pPr>
      <w:r>
        <w:separator/>
      </w:r>
    </w:p>
  </w:footnote>
  <w:footnote w:type="continuationSeparator" w:id="0">
    <w:p w14:paraId="2F325592" w14:textId="77777777" w:rsidR="004766DC" w:rsidRDefault="004766DC" w:rsidP="009C4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383B605" w14:textId="77777777" w:rsidR="008B7E79" w:rsidRDefault="008B7E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8F62E0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Gesundheitsverbund Landkreis Konstanz (GLKN) | Hegau-Bodensee-Klinikum GmbH (HBK)</w:t>
    </w:r>
  </w:p>
  <w:p w14:paraId="7ED0F3E7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>Krankenhausneubau am Standort Nordstadt Singen</w:t>
    </w:r>
  </w:p>
  <w:p w14:paraId="3129DE87" w14:textId="6EC1358D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Vergabeverfahren: </w:t>
    </w:r>
    <w:r w:rsidR="008B7E79" w:rsidRPr="008B7E79">
      <w:rPr>
        <w:color w:val="1A1D55"/>
        <w:sz w:val="18"/>
        <w:szCs w:val="18"/>
      </w:rPr>
      <w:t>Logistikkonzept</w:t>
    </w:r>
  </w:p>
  <w:p w14:paraId="2E4AB364" w14:textId="4F9C0CE8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Vergabenummer: </w:t>
    </w:r>
    <w:r w:rsidR="008B7E79" w:rsidRPr="008B7E79">
      <w:rPr>
        <w:color w:val="1A1D55"/>
        <w:sz w:val="18"/>
        <w:szCs w:val="18"/>
      </w:rPr>
      <w:t>GLKN-HBK-KH-2200-7121-2026</w:t>
    </w:r>
  </w:p>
  <w:p w14:paraId="02D0CEB6" w14:textId="77777777" w:rsidR="006D5D40" w:rsidRPr="006D4B67" w:rsidRDefault="006D5D40" w:rsidP="006D5D40">
    <w:pPr>
      <w:pStyle w:val="Fuzeile"/>
      <w:rPr>
        <w:color w:val="1A1D55"/>
        <w:sz w:val="18"/>
        <w:szCs w:val="18"/>
      </w:rPr>
    </w:pPr>
    <w:r w:rsidRPr="006D4B67">
      <w:rPr>
        <w:color w:val="1A1D55"/>
        <w:sz w:val="18"/>
        <w:szCs w:val="18"/>
      </w:rPr>
      <w:t xml:space="preserve">Formblatt 01 </w:t>
    </w:r>
    <w:r>
      <w:rPr>
        <w:color w:val="1A1D55"/>
        <w:sz w:val="18"/>
        <w:szCs w:val="18"/>
      </w:rPr>
      <w:t xml:space="preserve">- </w:t>
    </w:r>
    <w:r w:rsidRPr="006D4B67">
      <w:rPr>
        <w:color w:val="1A1D55"/>
        <w:sz w:val="18"/>
        <w:szCs w:val="18"/>
      </w:rPr>
      <w:t>Teilnahmeantrag</w:t>
    </w:r>
  </w:p>
  <w:p w14:paraId="3DFDA2E1" w14:textId="756522DA" w:rsidR="009E4B81" w:rsidRDefault="006D5D40" w:rsidP="006D5D40">
    <w:pPr>
      <w:pStyle w:val="Fuzeile"/>
      <w:jc w:val="right"/>
      <w:rPr>
        <w:sz w:val="18"/>
        <w:szCs w:val="18"/>
      </w:rPr>
    </w:pPr>
    <w:r w:rsidRPr="006D4B67">
      <w:rPr>
        <w:sz w:val="18"/>
        <w:szCs w:val="18"/>
      </w:rPr>
      <w:t xml:space="preserve">Seite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PAGE  \* Arabic 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6D4B67">
      <w:rPr>
        <w:sz w:val="18"/>
        <w:szCs w:val="18"/>
      </w:rPr>
      <w:fldChar w:fldCharType="end"/>
    </w:r>
    <w:r w:rsidRPr="006D4B67">
      <w:rPr>
        <w:sz w:val="18"/>
        <w:szCs w:val="18"/>
      </w:rPr>
      <w:t xml:space="preserve"> von </w:t>
    </w:r>
    <w:r w:rsidRPr="006D4B67">
      <w:rPr>
        <w:sz w:val="18"/>
        <w:szCs w:val="18"/>
      </w:rPr>
      <w:fldChar w:fldCharType="begin"/>
    </w:r>
    <w:r w:rsidRPr="006D4B67">
      <w:rPr>
        <w:sz w:val="18"/>
        <w:szCs w:val="18"/>
      </w:rPr>
      <w:instrText>NUMPAGES \* Arabisch \* MERGEFORMAT</w:instrText>
    </w:r>
    <w:r w:rsidRPr="006D4B67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6D4B67">
      <w:rPr>
        <w:sz w:val="18"/>
        <w:szCs w:val="18"/>
      </w:rPr>
      <w:fldChar w:fldCharType="end"/>
    </w:r>
  </w:p>
  <w:p w14:paraId="76D3548C" w14:textId="77777777" w:rsidR="006D5D40" w:rsidRDefault="006D5D40" w:rsidP="006D5D40">
    <w:pPr>
      <w:pStyle w:val="Fuzeile"/>
      <w:jc w:val="right"/>
      <w:rPr>
        <w:sz w:val="18"/>
        <w:szCs w:val="18"/>
      </w:rPr>
    </w:pPr>
  </w:p>
  <w:p w14:paraId="7CE84E02" w14:textId="77777777" w:rsidR="006D5D40" w:rsidRPr="006D5D40" w:rsidRDefault="006D5D40" w:rsidP="006D5D40">
    <w:pPr>
      <w:pStyle w:val="Fuzeile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21CB7E8" w14:textId="77777777" w:rsidR="00CE5DE7" w:rsidRDefault="00673E65" w:rsidP="00673E65">
    <w:pPr>
      <w:pStyle w:val="Kopfzeile"/>
      <w:jc w:val="center"/>
      <w:rPr>
        <w:rFonts w:ascii="Garamond" w:hAnsi="Garamond"/>
        <w:sz w:val="18"/>
        <w:szCs w:val="18"/>
      </w:rPr>
    </w:pPr>
    <w:r>
      <w:rPr>
        <w:noProof/>
      </w:rPr>
      <w:drawing>
        <wp:inline distT="0" distB="0" distL="0" distR="0" wp14:anchorId="43F11127" wp14:editId="41C7F299">
          <wp:extent cx="2340000" cy="1421772"/>
          <wp:effectExtent l="0" t="0" r="0" b="0"/>
          <wp:docPr id="183433426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334269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40000" cy="142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C8209D" w14:textId="77777777" w:rsidR="00FA3B3F" w:rsidRPr="00761DBF" w:rsidRDefault="00FA3B3F" w:rsidP="00673E65">
    <w:pPr>
      <w:pStyle w:val="Kopfzeile"/>
      <w:jc w:val="center"/>
      <w:rPr>
        <w:rFonts w:ascii="Garamond" w:hAnsi="Garamond"/>
        <w:sz w:val="10"/>
        <w:szCs w:val="10"/>
      </w:rPr>
    </w:pPr>
  </w:p>
  <w:p w14:paraId="4297FF00" w14:textId="77777777" w:rsidR="00B1513E" w:rsidRPr="00B1513E" w:rsidRDefault="00B1513E" w:rsidP="00673E65">
    <w:pPr>
      <w:pStyle w:val="Kopfzeile"/>
      <w:jc w:val="center"/>
      <w:rPr>
        <w:rFonts w:ascii="Garamond" w:hAnsi="Garamond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DA5986"/>
    <w:multiLevelType w:val="multilevel"/>
    <w:tmpl w:val="C2303D4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6D2250"/>
    <w:multiLevelType w:val="hybridMultilevel"/>
    <w:tmpl w:val="32FC5A68"/>
    <w:lvl w:ilvl="0" w:tplc="C71AC3B8">
      <w:start w:val="1"/>
      <w:numFmt w:val="bullet"/>
      <w:pStyle w:val="FRR-Bulletpoint-Ebene0"/>
      <w:lvlText w:val=""/>
      <w:lvlJc w:val="left"/>
      <w:pPr>
        <w:ind w:left="1429" w:hanging="360"/>
      </w:pPr>
      <w:rPr>
        <w:rFonts w:ascii="Symbol" w:hAnsi="Symbol" w:hint="default"/>
        <w:color w:val="1A1D55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258291423">
    <w:abstractNumId w:val="0"/>
  </w:num>
  <w:num w:numId="2" w16cid:durableId="107626983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1"/>
  <w:activeWritingStyle w:appName="MSWord" w:lang="de-DE" w:vendorID="64" w:dllVersion="0" w:nlCheck="1" w:checkStyle="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40"/>
    <w:rsid w:val="00032C6D"/>
    <w:rsid w:val="00061EFF"/>
    <w:rsid w:val="000937A7"/>
    <w:rsid w:val="000A5BE6"/>
    <w:rsid w:val="001B3D37"/>
    <w:rsid w:val="001C6FD7"/>
    <w:rsid w:val="002254E2"/>
    <w:rsid w:val="00236E4E"/>
    <w:rsid w:val="00271AB0"/>
    <w:rsid w:val="00285D8E"/>
    <w:rsid w:val="002C1148"/>
    <w:rsid w:val="002D76CA"/>
    <w:rsid w:val="003076B4"/>
    <w:rsid w:val="003407D5"/>
    <w:rsid w:val="00395798"/>
    <w:rsid w:val="00397DFA"/>
    <w:rsid w:val="003C2C56"/>
    <w:rsid w:val="003F7EE1"/>
    <w:rsid w:val="004008EE"/>
    <w:rsid w:val="004352F8"/>
    <w:rsid w:val="004571F4"/>
    <w:rsid w:val="004766DC"/>
    <w:rsid w:val="004A7E1E"/>
    <w:rsid w:val="004F5627"/>
    <w:rsid w:val="0056513E"/>
    <w:rsid w:val="005919F5"/>
    <w:rsid w:val="005D7777"/>
    <w:rsid w:val="005E3F0A"/>
    <w:rsid w:val="00671669"/>
    <w:rsid w:val="006721FC"/>
    <w:rsid w:val="00673E65"/>
    <w:rsid w:val="0069432D"/>
    <w:rsid w:val="006D276D"/>
    <w:rsid w:val="006D5D40"/>
    <w:rsid w:val="00761DBF"/>
    <w:rsid w:val="007746F3"/>
    <w:rsid w:val="007748C5"/>
    <w:rsid w:val="00781DD3"/>
    <w:rsid w:val="007B5D75"/>
    <w:rsid w:val="007D5F42"/>
    <w:rsid w:val="007D78BF"/>
    <w:rsid w:val="008313C7"/>
    <w:rsid w:val="00834A54"/>
    <w:rsid w:val="00854458"/>
    <w:rsid w:val="008722B1"/>
    <w:rsid w:val="008979B9"/>
    <w:rsid w:val="008A56D0"/>
    <w:rsid w:val="008B0B9D"/>
    <w:rsid w:val="008B326D"/>
    <w:rsid w:val="008B7E79"/>
    <w:rsid w:val="008E1E2B"/>
    <w:rsid w:val="008E41D8"/>
    <w:rsid w:val="008F481F"/>
    <w:rsid w:val="00955AF8"/>
    <w:rsid w:val="00960558"/>
    <w:rsid w:val="00981B3D"/>
    <w:rsid w:val="009A20D6"/>
    <w:rsid w:val="009C479F"/>
    <w:rsid w:val="009D36F4"/>
    <w:rsid w:val="009E4B81"/>
    <w:rsid w:val="009F500A"/>
    <w:rsid w:val="00A12D16"/>
    <w:rsid w:val="00A86002"/>
    <w:rsid w:val="00AA76D8"/>
    <w:rsid w:val="00AC44E2"/>
    <w:rsid w:val="00AF073C"/>
    <w:rsid w:val="00AF597C"/>
    <w:rsid w:val="00AF5E04"/>
    <w:rsid w:val="00B1513E"/>
    <w:rsid w:val="00B27F8E"/>
    <w:rsid w:val="00B315AB"/>
    <w:rsid w:val="00B44B3F"/>
    <w:rsid w:val="00B7020A"/>
    <w:rsid w:val="00BA7172"/>
    <w:rsid w:val="00BB1808"/>
    <w:rsid w:val="00BC0CE2"/>
    <w:rsid w:val="00BE379A"/>
    <w:rsid w:val="00BF6862"/>
    <w:rsid w:val="00C07CFB"/>
    <w:rsid w:val="00C10BBE"/>
    <w:rsid w:val="00C30A9D"/>
    <w:rsid w:val="00C35F52"/>
    <w:rsid w:val="00C44615"/>
    <w:rsid w:val="00C73236"/>
    <w:rsid w:val="00C856F6"/>
    <w:rsid w:val="00CC353C"/>
    <w:rsid w:val="00CC4502"/>
    <w:rsid w:val="00CD2552"/>
    <w:rsid w:val="00CE0BB0"/>
    <w:rsid w:val="00CE5DE7"/>
    <w:rsid w:val="00D12E78"/>
    <w:rsid w:val="00D15399"/>
    <w:rsid w:val="00DA4994"/>
    <w:rsid w:val="00E13E3E"/>
    <w:rsid w:val="00E21748"/>
    <w:rsid w:val="00E942A5"/>
    <w:rsid w:val="00EB39CF"/>
    <w:rsid w:val="00F02DCE"/>
    <w:rsid w:val="00F13F07"/>
    <w:rsid w:val="00F27010"/>
    <w:rsid w:val="00F47BFD"/>
    <w:rsid w:val="00F80831"/>
    <w:rsid w:val="00F82F82"/>
    <w:rsid w:val="00FA1C85"/>
    <w:rsid w:val="00FA2008"/>
    <w:rsid w:val="00FA2191"/>
    <w:rsid w:val="00FA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DE3A"/>
  <w15:chartTrackingRefBased/>
  <w15:docId w15:val="{F4BBDA67-27E6-F340-A65E-9359679E4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5F42"/>
  </w:style>
  <w:style w:type="paragraph" w:styleId="berschrift1">
    <w:name w:val="heading 1"/>
    <w:basedOn w:val="Standard"/>
    <w:next w:val="Standard"/>
    <w:link w:val="berschrift1Zchn"/>
    <w:uiPriority w:val="9"/>
    <w:qFormat/>
    <w:rsid w:val="009C479F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C479F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C479F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C479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C479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C479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C479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C479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C479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C47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C47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C479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C479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C479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C479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C479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C47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71669"/>
    <w:pPr>
      <w:spacing w:after="80" w:line="240" w:lineRule="auto"/>
      <w:contextualSpacing/>
    </w:pPr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71669"/>
    <w:rPr>
      <w:rFonts w:ascii="Avenir Next" w:eastAsiaTheme="majorEastAsia" w:hAnsi="Avenir Next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71669"/>
    <w:pPr>
      <w:numPr>
        <w:ilvl w:val="1"/>
      </w:numPr>
    </w:pPr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71669"/>
    <w:rPr>
      <w:rFonts w:ascii="Avenir Next" w:eastAsiaTheme="majorEastAsia" w:hAnsi="Avenir Next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C4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C479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C479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C479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C47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C479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C479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C479F"/>
  </w:style>
  <w:style w:type="paragraph" w:styleId="Fuzeile">
    <w:name w:val="footer"/>
    <w:basedOn w:val="Standard"/>
    <w:link w:val="FuzeileZchn"/>
    <w:uiPriority w:val="99"/>
    <w:unhideWhenUsed/>
    <w:rsid w:val="009C4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C479F"/>
  </w:style>
  <w:style w:type="table" w:styleId="Tabellenraster">
    <w:name w:val="Table Grid"/>
    <w:basedOn w:val="NormaleTabelle"/>
    <w:rsid w:val="00672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uiPriority w:val="99"/>
    <w:semiHidden/>
    <w:unhideWhenUsed/>
    <w:rsid w:val="00E942A5"/>
  </w:style>
  <w:style w:type="character" w:styleId="Hyperlink">
    <w:name w:val="Hyperlink"/>
    <w:basedOn w:val="Absatz-Standardschriftart"/>
    <w:uiPriority w:val="99"/>
    <w:unhideWhenUsed/>
    <w:rsid w:val="00C30A9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30A9D"/>
    <w:rPr>
      <w:color w:val="605E5C"/>
      <w:shd w:val="clear" w:color="auto" w:fill="E1DFDD"/>
    </w:rPr>
  </w:style>
  <w:style w:type="paragraph" w:customStyle="1" w:styleId="FRR-Text-Ebene0-Normal">
    <w:name w:val="FRR-Text-Ebene0-Normal"/>
    <w:basedOn w:val="Standard"/>
    <w:qFormat/>
    <w:rsid w:val="00671669"/>
    <w:pPr>
      <w:spacing w:after="240" w:line="276" w:lineRule="auto"/>
      <w:jc w:val="both"/>
    </w:pPr>
    <w:rPr>
      <w:rFonts w:ascii="Garamond" w:hAnsi="Garamond" w:cs="Futura Medium"/>
      <w:szCs w:val="22"/>
    </w:rPr>
  </w:style>
  <w:style w:type="paragraph" w:customStyle="1" w:styleId="FRR-Betreff">
    <w:name w:val="FRR-Betreff"/>
    <w:basedOn w:val="Standard"/>
    <w:next w:val="FRR-Text-Ebene0-Normal"/>
    <w:qFormat/>
    <w:rsid w:val="00F13F07"/>
    <w:pPr>
      <w:autoSpaceDE w:val="0"/>
      <w:autoSpaceDN w:val="0"/>
      <w:adjustRightInd w:val="0"/>
      <w:spacing w:after="0" w:line="240" w:lineRule="auto"/>
    </w:pPr>
    <w:rPr>
      <w:rFonts w:ascii="Garamond" w:hAnsi="Garamond" w:cs="Futura Medium"/>
      <w:b/>
      <w:bCs/>
      <w:color w:val="000000"/>
      <w:kern w:val="0"/>
      <w:sz w:val="22"/>
      <w:szCs w:val="22"/>
    </w:rPr>
  </w:style>
  <w:style w:type="paragraph" w:customStyle="1" w:styleId="FRR-Zitat-Normal">
    <w:name w:val="FRR-Zitat-Normal"/>
    <w:basedOn w:val="Standard"/>
    <w:qFormat/>
    <w:rsid w:val="001C6FD7"/>
    <w:pPr>
      <w:autoSpaceDE w:val="0"/>
      <w:autoSpaceDN w:val="0"/>
      <w:adjustRightInd w:val="0"/>
      <w:spacing w:before="240" w:after="240" w:line="300" w:lineRule="auto"/>
      <w:ind w:left="709"/>
      <w:jc w:val="both"/>
    </w:pPr>
    <w:rPr>
      <w:rFonts w:ascii="Garamond" w:hAnsi="Garamond" w:cs="Futura Medium"/>
      <w:i/>
      <w:iCs/>
      <w:color w:val="000000"/>
      <w:kern w:val="0"/>
      <w:sz w:val="22"/>
      <w:szCs w:val="2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E4B81"/>
    <w:pPr>
      <w:numPr>
        <w:numId w:val="0"/>
      </w:numPr>
      <w:spacing w:before="480" w:after="0" w:line="276" w:lineRule="auto"/>
      <w:outlineLvl w:val="9"/>
    </w:pPr>
    <w:rPr>
      <w:b/>
      <w:bCs/>
      <w:color w:val="1A1D55"/>
      <w:kern w:val="0"/>
      <w:sz w:val="28"/>
      <w:szCs w:val="28"/>
      <w:lang w:eastAsia="de-DE"/>
      <w14:ligatures w14:val="none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615"/>
    <w:pPr>
      <w:spacing w:before="240" w:after="120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uiPriority w:val="39"/>
    <w:unhideWhenUsed/>
    <w:rsid w:val="009E4B81"/>
    <w:pPr>
      <w:spacing w:before="120" w:after="0"/>
      <w:ind w:left="238"/>
    </w:pPr>
    <w:rPr>
      <w:iCs/>
      <w:sz w:val="20"/>
      <w:szCs w:val="20"/>
    </w:rPr>
  </w:style>
  <w:style w:type="paragraph" w:styleId="Verzeichnis3">
    <w:name w:val="toc 3"/>
    <w:basedOn w:val="Standard"/>
    <w:next w:val="Standard"/>
    <w:autoRedefine/>
    <w:uiPriority w:val="39"/>
    <w:unhideWhenUsed/>
    <w:rsid w:val="009E4B81"/>
    <w:pPr>
      <w:spacing w:before="120" w:after="0"/>
      <w:ind w:left="482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C44615"/>
    <w:pPr>
      <w:spacing w:after="0"/>
      <w:ind w:left="72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C44615"/>
    <w:pPr>
      <w:spacing w:after="0"/>
      <w:ind w:left="96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C44615"/>
    <w:pPr>
      <w:spacing w:after="0"/>
      <w:ind w:left="12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C44615"/>
    <w:pPr>
      <w:spacing w:after="0"/>
      <w:ind w:left="144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C44615"/>
    <w:pPr>
      <w:spacing w:after="0"/>
      <w:ind w:left="168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C44615"/>
    <w:pPr>
      <w:spacing w:after="0"/>
      <w:ind w:left="1920"/>
    </w:pPr>
    <w:rPr>
      <w:sz w:val="20"/>
      <w:szCs w:val="20"/>
    </w:rPr>
  </w:style>
  <w:style w:type="paragraph" w:customStyle="1" w:styleId="FRR-Text-Ebene1-2">
    <w:name w:val="FRR-Text-Ebene1-2"/>
    <w:basedOn w:val="Standard"/>
    <w:qFormat/>
    <w:rsid w:val="00671669"/>
    <w:pPr>
      <w:spacing w:line="276" w:lineRule="auto"/>
      <w:ind w:left="709"/>
      <w:jc w:val="both"/>
    </w:pPr>
    <w:rPr>
      <w:rFonts w:ascii="Garamond" w:hAnsi="Garamond" w:cs="Futura Medium"/>
      <w:szCs w:val="22"/>
    </w:rPr>
  </w:style>
  <w:style w:type="paragraph" w:customStyle="1" w:styleId="FRR-berschrift-Ebene1">
    <w:name w:val="FRR-Überschrift-Ebene1"/>
    <w:basedOn w:val="berschrift1"/>
    <w:next w:val="FRR-Text-Ebene1-2"/>
    <w:qFormat/>
    <w:rsid w:val="00671669"/>
    <w:pPr>
      <w:spacing w:line="276" w:lineRule="auto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berschrift-Ebene2">
    <w:name w:val="FRR-Überschrift-Ebene2"/>
    <w:basedOn w:val="berschrift2"/>
    <w:next w:val="FRR-Text-Ebene1-2"/>
    <w:qFormat/>
    <w:rsid w:val="00671669"/>
    <w:pPr>
      <w:spacing w:before="360"/>
      <w:ind w:left="709" w:hanging="709"/>
    </w:pPr>
    <w:rPr>
      <w:rFonts w:ascii="Avenir Next" w:hAnsi="Avenir Next"/>
      <w:color w:val="1A1D55"/>
      <w:sz w:val="28"/>
      <w:szCs w:val="28"/>
    </w:rPr>
  </w:style>
  <w:style w:type="paragraph" w:customStyle="1" w:styleId="FRR-Text-Ebene3">
    <w:name w:val="FRR-Text-Ebene3"/>
    <w:basedOn w:val="FRR-Text-Ebene1-2"/>
    <w:qFormat/>
    <w:rsid w:val="00285D8E"/>
    <w:pPr>
      <w:ind w:left="1134"/>
    </w:pPr>
  </w:style>
  <w:style w:type="paragraph" w:customStyle="1" w:styleId="FRR-berschrift-Ebene3">
    <w:name w:val="FRR-Überschrift-Ebene3"/>
    <w:basedOn w:val="berschrift3"/>
    <w:next w:val="FRR-Text-Ebene3"/>
    <w:qFormat/>
    <w:rsid w:val="00671669"/>
    <w:pPr>
      <w:spacing w:before="360"/>
      <w:ind w:left="1134" w:hanging="1134"/>
    </w:pPr>
    <w:rPr>
      <w:rFonts w:ascii="Avenir Next" w:hAnsi="Avenir Next"/>
      <w:color w:val="1A1D55"/>
    </w:rPr>
  </w:style>
  <w:style w:type="paragraph" w:customStyle="1" w:styleId="FRR-Bulletpoint-Ebene0">
    <w:name w:val="FRR-Bulletpoint-Ebene0"/>
    <w:basedOn w:val="FRR-Text-Ebene0-Normal"/>
    <w:qFormat/>
    <w:rsid w:val="00AF5E04"/>
    <w:pPr>
      <w:numPr>
        <w:numId w:val="2"/>
      </w:numPr>
      <w:ind w:left="709" w:hanging="425"/>
      <w:contextualSpacing/>
      <w:jc w:val="left"/>
    </w:pPr>
  </w:style>
  <w:style w:type="paragraph" w:customStyle="1" w:styleId="FRR-Bulletpoint-Ebene1-2">
    <w:name w:val="FRR-Bulletpoint-Ebene1-2"/>
    <w:basedOn w:val="FRR-Bulletpoint-Ebene0"/>
    <w:qFormat/>
    <w:rsid w:val="00B315AB"/>
    <w:pPr>
      <w:ind w:left="1418"/>
    </w:pPr>
  </w:style>
  <w:style w:type="paragraph" w:customStyle="1" w:styleId="FRR-Bulletpoint-Ebene3">
    <w:name w:val="FRR-Bulletpoint-Ebene3"/>
    <w:basedOn w:val="FRR-Bulletpoint-Ebene0"/>
    <w:qFormat/>
    <w:rsid w:val="00B315AB"/>
    <w:pPr>
      <w:ind w:left="1701"/>
    </w:pPr>
  </w:style>
  <w:style w:type="paragraph" w:styleId="berarbeitung">
    <w:name w:val="Revision"/>
    <w:hidden/>
    <w:uiPriority w:val="99"/>
    <w:semiHidden/>
    <w:rsid w:val="00C07C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timm/Library/Group%20Containers/UBF8T346G9.Office/User%20Content.localized/Templates.localized/Blanko%20(Stand%202026-03-17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1DF849FF26B61E49B62CFE82C20EBD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9BF0DA-3742-C44F-AE39-CAABA77CDBAF}"/>
      </w:docPartPr>
      <w:docPartBody>
        <w:p w:rsidR="00C96CF6" w:rsidRDefault="00CC57D1" w:rsidP="00CC57D1">
          <w:pPr>
            <w:pStyle w:val="1DF849FF26B61E49B62CFE82C20EBD9E"/>
          </w:pPr>
          <w:r w:rsidRPr="005921B7">
            <w:rPr>
              <w:rStyle w:val="Platzhaltertext"/>
              <w:sz w:val="22"/>
              <w:szCs w:val="22"/>
            </w:rPr>
            <w:t>Klicken</w:t>
          </w:r>
          <w:r w:rsidRPr="008B4145">
            <w:rPr>
              <w:rStyle w:val="Platzhaltertext"/>
            </w:rPr>
            <w:t xml:space="preserve"> oder </w:t>
          </w:r>
          <w:r w:rsidRPr="005921B7">
            <w:rPr>
              <w:rStyle w:val="Platzhaltertext"/>
              <w:sz w:val="22"/>
              <w:szCs w:val="22"/>
            </w:rPr>
            <w:t>tippen</w:t>
          </w:r>
          <w:r w:rsidRPr="008B4145">
            <w:rPr>
              <w:rStyle w:val="Platzhaltertext"/>
            </w:rPr>
            <w:t xml:space="preserve"> Sie, um ein Datum einzugeben.</w:t>
          </w:r>
        </w:p>
      </w:docPartBody>
    </w:docPart>
    <w:docPart>
      <w:docPartPr>
        <w:name w:val="F6703FEB0DB5574685376D6699EA8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F98FC-7161-3646-8287-07D3E596F562}"/>
      </w:docPartPr>
      <w:docPartBody>
        <w:p w:rsidR="00C96CF6" w:rsidRDefault="00CC57D1" w:rsidP="00CC57D1">
          <w:pPr>
            <w:pStyle w:val="F6703FEB0DB5574685376D6699EA81F8"/>
          </w:pPr>
          <w:r w:rsidRPr="005921B7">
            <w:rPr>
              <w:rStyle w:val="Platzhaltertext"/>
              <w:sz w:val="22"/>
              <w:szCs w:val="22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D1"/>
    <w:rsid w:val="000A5BE6"/>
    <w:rsid w:val="00545B0F"/>
    <w:rsid w:val="0057697F"/>
    <w:rsid w:val="008722B1"/>
    <w:rsid w:val="00955AF8"/>
    <w:rsid w:val="009711DC"/>
    <w:rsid w:val="00BC0CE2"/>
    <w:rsid w:val="00C96CF6"/>
    <w:rsid w:val="00CC57D1"/>
    <w:rsid w:val="00E6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C57D1"/>
    <w:rPr>
      <w:color w:val="808080"/>
    </w:rPr>
  </w:style>
  <w:style w:type="paragraph" w:customStyle="1" w:styleId="1DF849FF26B61E49B62CFE82C20EBD9E">
    <w:name w:val="1DF849FF26B61E49B62CFE82C20EBD9E"/>
    <w:rsid w:val="00CC57D1"/>
  </w:style>
  <w:style w:type="paragraph" w:customStyle="1" w:styleId="F6703FEB0DB5574685376D6699EA81F8">
    <w:name w:val="F6703FEB0DB5574685376D6699EA81F8"/>
    <w:rsid w:val="00CC57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f3c430-eeac-41ce-a0d6-38af1fe46ffd">
      <Terms xmlns="http://schemas.microsoft.com/office/infopath/2007/PartnerControls"/>
    </lcf76f155ced4ddcb4097134ff3c332f>
    <TaxCatchAll xmlns="e3ae8b01-4841-4711-bd7f-9089102dd0f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0F1D5261FF6B49BFBA2E9251B755F6" ma:contentTypeVersion="11" ma:contentTypeDescription="Ein neues Dokument erstellen." ma:contentTypeScope="" ma:versionID="e1dc85365ca85d84464eaeb60f7c0e10">
  <xsd:schema xmlns:xsd="http://www.w3.org/2001/XMLSchema" xmlns:xs="http://www.w3.org/2001/XMLSchema" xmlns:p="http://schemas.microsoft.com/office/2006/metadata/properties" xmlns:ns2="2ef3c430-eeac-41ce-a0d6-38af1fe46ffd" xmlns:ns3="e3ae8b01-4841-4711-bd7f-9089102dd0fe" targetNamespace="http://schemas.microsoft.com/office/2006/metadata/properties" ma:root="true" ma:fieldsID="a8557c133c8f8f4f9ff19b1182195567" ns2:_="" ns3:_="">
    <xsd:import namespace="2ef3c430-eeac-41ce-a0d6-38af1fe46ffd"/>
    <xsd:import namespace="e3ae8b01-4841-4711-bd7f-9089102dd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3c430-eeac-41ce-a0d6-38af1fe46f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b8458f45-121c-41e6-8096-ee1b468bf9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e8b01-4841-4711-bd7f-9089102dd0f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12533b0-ecb7-47b5-be53-723153dc7a26}" ma:internalName="TaxCatchAll" ma:showField="CatchAllData" ma:web="e3ae8b01-4841-4711-bd7f-9089102dd0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5B894-7714-4F9F-9007-2F57657F36F9}">
  <ds:schemaRefs>
    <ds:schemaRef ds:uri="http://schemas.microsoft.com/office/2006/metadata/properties"/>
    <ds:schemaRef ds:uri="http://schemas.microsoft.com/office/infopath/2007/PartnerControls"/>
    <ds:schemaRef ds:uri="2ef3c430-eeac-41ce-a0d6-38af1fe46ffd"/>
    <ds:schemaRef ds:uri="e3ae8b01-4841-4711-bd7f-9089102dd0fe"/>
  </ds:schemaRefs>
</ds:datastoreItem>
</file>

<file path=customXml/itemProps2.xml><?xml version="1.0" encoding="utf-8"?>
<ds:datastoreItem xmlns:ds="http://schemas.openxmlformats.org/officeDocument/2006/customXml" ds:itemID="{28BADEC6-04E1-1145-B0A9-43603C2D4E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C866E0-E8FD-4E2F-B005-CCBE5B2E9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f3c430-eeac-41ce-a0d6-38af1fe46ffd"/>
    <ds:schemaRef ds:uri="e3ae8b01-4841-4711-bd7f-9089102dd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C8AAA0-9101-4CD1-A7A3-336129823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Blanko (Stand 2026-03-17).dotx</Template>
  <TotalTime>0</TotalTime>
  <Pages>2</Pages>
  <Words>260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Kanzlei Freiraum</Company>
  <LinksUpToDate>false</LinksUpToDate>
  <CharactersWithSpaces>1898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Timm Freiheit</dc:creator>
  <cp:keywords/>
  <dc:description/>
  <cp:lastModifiedBy>Timm Freiheit</cp:lastModifiedBy>
  <cp:revision>6</cp:revision>
  <cp:lastPrinted>2025-09-27T11:06:00Z</cp:lastPrinted>
  <dcterms:created xsi:type="dcterms:W3CDTF">2026-04-27T16:35:00Z</dcterms:created>
  <dcterms:modified xsi:type="dcterms:W3CDTF">2026-09-11T07:52:00Z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0x010100910F1D5261FF6B49BFBA2E9251B755F6</vt:lpwstr>
  </property>
</Properties>
</file>